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3657072D"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D73D86" w:rsidRPr="00D73D86">
        <w:rPr>
          <w:rFonts w:ascii="Arial Narrow" w:hAnsi="Arial Narrow" w:cs="Arial"/>
          <w:b/>
          <w:bCs/>
        </w:rPr>
        <w:t>0150360</w:t>
      </w:r>
      <w:r w:rsidR="005F4431" w:rsidRPr="005F4431">
        <w:rPr>
          <w:rFonts w:ascii="Arial" w:hAnsi="Arial" w:cs="Arial"/>
          <w:b/>
          <w:bCs/>
          <w:lang w:val="es-CO"/>
        </w:rPr>
        <w:t> </w:t>
      </w:r>
      <w:r w:rsidR="005F4431" w:rsidRPr="005F443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B82ABB8"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13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3FC1D571"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D00EDD" w:rsidRPr="00D00EDD">
        <w:rPr>
          <w:rFonts w:ascii="Arial Narrow" w:hAnsi="Arial Narrow"/>
          <w:b/>
          <w:bCs/>
        </w:rPr>
        <w:t>0008892</w:t>
      </w:r>
      <w:r w:rsidR="001E1650" w:rsidRPr="001E1650">
        <w:rPr>
          <w:rFonts w:ascii="Arial Narrow" w:hAnsi="Arial Narrow"/>
          <w:b/>
          <w:bCs/>
        </w:rPr>
        <w:t xml:space="preserve"> </w:t>
      </w:r>
      <w:r w:rsidR="00672C94" w:rsidRPr="00B0663B">
        <w:rPr>
          <w:rFonts w:ascii="Arial Narrow" w:hAnsi="Arial Narrow"/>
          <w:b/>
          <w:bCs/>
        </w:rPr>
        <w:t xml:space="preserve">del </w:t>
      </w:r>
      <w:r w:rsidR="001E1650" w:rsidRPr="001E1650">
        <w:rPr>
          <w:rFonts w:ascii="Arial Narrow" w:hAnsi="Arial Narrow"/>
          <w:b/>
          <w:bCs/>
        </w:rPr>
        <w:t>10 de agosto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D00EDD" w:rsidRPr="00D00EDD">
        <w:rPr>
          <w:rFonts w:ascii="Arial Narrow" w:hAnsi="Arial Narrow"/>
          <w:b/>
          <w:bCs/>
        </w:rPr>
        <w:t>JOSE MIGUEL ARROYO OSORIO</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D00EDD" w:rsidRPr="00D00EDD">
        <w:rPr>
          <w:rFonts w:ascii="Arial Narrow" w:hAnsi="Arial Narrow"/>
        </w:rPr>
        <w:t>1.100.683.837</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D00EDD" w:rsidRPr="00D00EDD">
        <w:rPr>
          <w:rFonts w:ascii="Arial Narrow" w:hAnsi="Arial Narrow"/>
          <w:b/>
          <w:bCs/>
        </w:rPr>
        <w:t>OCHOCIENTOS DOS MIL TRESCIENTOS SETENTA Y CINCO PESOS M/CTE. ($802.375,00</w:t>
      </w:r>
      <w:r w:rsidR="00844730" w:rsidRPr="00BA198F">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D00EDD" w:rsidRPr="00D00EDD">
        <w:rPr>
          <w:rFonts w:ascii="Arial Narrow" w:hAnsi="Arial Narrow"/>
        </w:rPr>
        <w:t>24792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0E064BDA"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0031D5">
        <w:rPr>
          <w:rFonts w:ascii="Arial Narrow" w:hAnsi="Arial Narrow"/>
        </w:rPr>
        <w:t>30 de noviembre</w:t>
      </w:r>
      <w:r w:rsidR="00FB6134">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4F2E44B"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14660B" w:rsidRPr="00D00EDD">
        <w:rPr>
          <w:rFonts w:ascii="Arial Narrow" w:hAnsi="Arial Narrow"/>
          <w:b/>
          <w:bCs/>
        </w:rPr>
        <w:t>JOSE MIGUEL ARROYO OSORIO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14660B" w:rsidRPr="0014660B">
        <w:rPr>
          <w:rFonts w:ascii="Arial Narrow" w:hAnsi="Arial Narrow"/>
          <w:b/>
          <w:bCs/>
        </w:rPr>
        <w:t>UN MILLON SEISCIENTOS CUATRO MIL SETECIENTOS CINCUENTA PESOS M/CTE. ($1.604.750,00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208C4DA6"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14660B" w:rsidRPr="00D00EDD">
        <w:rPr>
          <w:rFonts w:ascii="Arial Narrow" w:hAnsi="Arial Narrow"/>
          <w:b/>
          <w:bCs/>
        </w:rPr>
        <w:t>JOSE MIGUEL ARROYO OSORIO</w:t>
      </w:r>
      <w:r w:rsidR="0014660B" w:rsidRPr="00BA198F">
        <w:rPr>
          <w:rFonts w:ascii="Arial Narrow" w:hAnsi="Arial Narrow"/>
          <w:b/>
          <w:bCs/>
        </w:rPr>
        <w:t>,</w:t>
      </w:r>
      <w:r w:rsidR="0014660B" w:rsidRPr="00BA198F">
        <w:rPr>
          <w:rFonts w:ascii="Arial Narrow" w:hAnsi="Arial Narrow"/>
        </w:rPr>
        <w:t xml:space="preserve"> identificado con cédula de ciudadanía número </w:t>
      </w:r>
      <w:r w:rsidR="0014660B" w:rsidRPr="00D00EDD">
        <w:rPr>
          <w:rFonts w:ascii="Arial Narrow" w:hAnsi="Arial Narrow"/>
        </w:rPr>
        <w:t>1.100.683.837</w:t>
      </w:r>
      <w:r w:rsidR="0014660B" w:rsidRPr="00BA198F">
        <w:rPr>
          <w:rFonts w:ascii="Arial Narrow" w:hAnsi="Arial Narrow"/>
        </w:rPr>
        <w:t>,</w:t>
      </w:r>
      <w:r w:rsidR="0014660B">
        <w:rPr>
          <w:rFonts w:ascii="Arial Narrow" w:hAnsi="Arial Narrow"/>
        </w:rPr>
        <w:t xml:space="preserve"> </w:t>
      </w:r>
      <w:r w:rsidR="0014660B" w:rsidRPr="00BA198F">
        <w:rPr>
          <w:rFonts w:ascii="Arial Narrow" w:hAnsi="Arial Narrow"/>
        </w:rPr>
        <w:t xml:space="preserve">por la suma de </w:t>
      </w:r>
      <w:r w:rsidR="0014660B" w:rsidRPr="00D00EDD">
        <w:rPr>
          <w:rFonts w:ascii="Arial Narrow" w:hAnsi="Arial Narrow"/>
          <w:b/>
          <w:bCs/>
        </w:rPr>
        <w:t>OCHOCIENTOS DOS MIL TRESCIENTOS SETENTA Y CINCO PESOS M/CTE. ($802.375,00</w:t>
      </w:r>
      <w:r w:rsidR="0014660B" w:rsidRPr="00BA198F">
        <w:rPr>
          <w:rFonts w:ascii="Arial Narrow" w:hAnsi="Arial Narrow"/>
          <w:b/>
          <w:bCs/>
        </w:rPr>
        <w:t>),</w:t>
      </w:r>
      <w:r w:rsidR="0014660B" w:rsidRPr="00BA198F">
        <w:rPr>
          <w:rFonts w:ascii="Arial Narrow" w:hAnsi="Arial Narrow"/>
        </w:rPr>
        <w:t xml:space="preserve"> por concepto de la obligación contenida en la Resolución </w:t>
      </w:r>
      <w:r w:rsidR="0014660B" w:rsidRPr="00D00EDD">
        <w:rPr>
          <w:rFonts w:ascii="Arial Narrow" w:hAnsi="Arial Narrow"/>
        </w:rPr>
        <w:t>24792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2AB3D3EA"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w:t>
      </w:r>
      <w:r w:rsidR="009F55C6" w:rsidRPr="001E1650">
        <w:rPr>
          <w:rFonts w:ascii="Arial Narrow" w:eastAsia="Arial MT" w:hAnsi="Arial Narrow" w:cs="Arial MT"/>
          <w:bCs/>
          <w:sz w:val="22"/>
          <w:szCs w:val="22"/>
          <w:lang w:val="es-ES" w:eastAsia="en-US"/>
        </w:rPr>
        <w:t xml:space="preserve">presente decisión </w:t>
      </w:r>
      <w:r w:rsidR="002B1C2E" w:rsidRPr="001E1650">
        <w:rPr>
          <w:rFonts w:ascii="Arial Narrow" w:eastAsia="Arial MT" w:hAnsi="Arial Narrow" w:cs="Arial MT"/>
          <w:bCs/>
          <w:sz w:val="22"/>
          <w:szCs w:val="22"/>
          <w:lang w:val="es-ES" w:eastAsia="en-US"/>
        </w:rPr>
        <w:t xml:space="preserve">al </w:t>
      </w:r>
      <w:r w:rsidR="002B1C2E" w:rsidRPr="001E1650">
        <w:rPr>
          <w:rFonts w:ascii="Arial Narrow" w:hAnsi="Arial Narrow"/>
          <w:sz w:val="22"/>
          <w:szCs w:val="22"/>
        </w:rPr>
        <w:t>señor</w:t>
      </w:r>
      <w:r w:rsidR="002B1C2E" w:rsidRPr="001E1650">
        <w:rPr>
          <w:rFonts w:ascii="Arial Narrow" w:hAnsi="Arial Narrow"/>
          <w:b/>
          <w:bCs/>
          <w:sz w:val="22"/>
          <w:szCs w:val="22"/>
        </w:rPr>
        <w:t xml:space="preserve"> </w:t>
      </w:r>
      <w:r w:rsidR="0014660B" w:rsidRPr="0014660B">
        <w:rPr>
          <w:rFonts w:ascii="Arial Narrow" w:hAnsi="Arial Narrow"/>
          <w:b/>
          <w:bCs/>
          <w:sz w:val="22"/>
          <w:szCs w:val="22"/>
        </w:rPr>
        <w:t>JOSE MIGUEL ARROYO OSORIO,</w:t>
      </w:r>
      <w:r w:rsidR="0014660B" w:rsidRPr="0014660B">
        <w:rPr>
          <w:rFonts w:ascii="Arial Narrow" w:hAnsi="Arial Narrow"/>
          <w:sz w:val="22"/>
          <w:szCs w:val="22"/>
        </w:rPr>
        <w:t xml:space="preserve"> identificado con cédula de ciudadanía número 1.100.683.837</w:t>
      </w:r>
      <w:r w:rsidR="009F55C6" w:rsidRPr="0014660B">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w:t>
      </w:r>
      <w:r w:rsidR="009F55C6" w:rsidRPr="00602F0B">
        <w:rPr>
          <w:rFonts w:ascii="Arial Narrow" w:eastAsia="Arial MT" w:hAnsi="Arial Narrow" w:cs="Arial MT"/>
          <w:bCs/>
          <w:sz w:val="22"/>
          <w:szCs w:val="22"/>
          <w:lang w:val="es-ES" w:eastAsia="en-US"/>
        </w:rPr>
        <w:t xml:space="preserve"> </w:t>
      </w:r>
      <w:r w:rsidR="009F55C6" w:rsidRPr="001E1650">
        <w:rPr>
          <w:rFonts w:ascii="Arial Narrow" w:eastAsia="Arial MT" w:hAnsi="Arial Narrow" w:cs="Arial MT"/>
          <w:bCs/>
          <w:sz w:val="22"/>
          <w:szCs w:val="22"/>
          <w:lang w:val="es-ES" w:eastAsia="en-US"/>
        </w:rPr>
        <w:t>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4E4D525F"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39647E34" w:rsidR="00436830" w:rsidRPr="003713CD" w:rsidRDefault="00E75B83" w:rsidP="00E75B83">
      <w:pPr>
        <w:jc w:val="both"/>
        <w:rPr>
          <w:rFonts w:ascii="Arial Narrow" w:hAnsi="Arial Narrow"/>
          <w:i/>
          <w:iCs/>
          <w:noProof/>
          <w:sz w:val="16"/>
          <w:szCs w:val="16"/>
        </w:rPr>
      </w:pPr>
      <w:r w:rsidRPr="00E75B83">
        <w:rPr>
          <w:rFonts w:ascii="Arial Narrow" w:hAnsi="Arial Narrow"/>
          <w:i/>
          <w:iCs/>
          <w:noProof/>
          <w:sz w:val="16"/>
          <w:szCs w:val="16"/>
        </w:rPr>
        <w:t>Expediente: 1100683837-JOSE MIGUEL ARROYO OSORIO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7E55E" w14:textId="77777777" w:rsidR="00816C87" w:rsidRDefault="00816C87">
      <w:r>
        <w:separator/>
      </w:r>
    </w:p>
  </w:endnote>
  <w:endnote w:type="continuationSeparator" w:id="0">
    <w:p w14:paraId="0C704E53" w14:textId="77777777" w:rsidR="00816C87" w:rsidRDefault="0081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98465" w14:textId="77777777" w:rsidR="00816C87" w:rsidRDefault="00816C87">
      <w:r>
        <w:separator/>
      </w:r>
    </w:p>
  </w:footnote>
  <w:footnote w:type="continuationSeparator" w:id="0">
    <w:p w14:paraId="40781456" w14:textId="77777777" w:rsidR="00816C87" w:rsidRDefault="00816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5CBE5D06"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D73D86" w:rsidRPr="00D73D86">
      <w:rPr>
        <w:rFonts w:ascii="Arial Narrow" w:hAnsi="Arial Narrow" w:cs="Arial"/>
        <w:b/>
        <w:bCs/>
      </w:rPr>
      <w:t>0150360</w:t>
    </w:r>
    <w:r w:rsidR="009D6021">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13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3A76"/>
    <w:rsid w:val="004B46F6"/>
    <w:rsid w:val="004B5D4F"/>
    <w:rsid w:val="004B6303"/>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17472"/>
    <w:rsid w:val="0072165C"/>
    <w:rsid w:val="00721856"/>
    <w:rsid w:val="00721915"/>
    <w:rsid w:val="00722FA3"/>
    <w:rsid w:val="00723C3B"/>
    <w:rsid w:val="007240C3"/>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75962"/>
    <w:rsid w:val="00784178"/>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16C87"/>
    <w:rsid w:val="0082026E"/>
    <w:rsid w:val="008213DA"/>
    <w:rsid w:val="00823AB7"/>
    <w:rsid w:val="00823D1F"/>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DC9"/>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4073F"/>
    <w:rsid w:val="00C40D04"/>
    <w:rsid w:val="00C40EE2"/>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3D86"/>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27</TotalTime>
  <Pages>2</Pages>
  <Words>843</Words>
  <Characters>4641</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2025-11-13T14:48:00Z</dcterms:created>
  <dcterms:modified xsi:type="dcterms:W3CDTF">2025-11-13T20:16:00Z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